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AE60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7DE29C4C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7993008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7880AB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590F056F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0506B1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8280255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1EE2F3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9968E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DEE037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44C8490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6862EF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64C4FC2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0AE52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6106A3D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C9889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0C89D5E3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EDF0E74" w14:textId="77777777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0D734F" w:rsidRPr="000D734F">
        <w:rPr>
          <w:rFonts w:ascii="Arial" w:hAnsi="Arial" w:cs="Arial"/>
          <w:b/>
          <w:i/>
          <w:sz w:val="20"/>
          <w:szCs w:val="20"/>
        </w:rPr>
        <w:t>OD</w:t>
      </w:r>
      <w:r w:rsidR="00627E00">
        <w:rPr>
          <w:rFonts w:ascii="Arial" w:hAnsi="Arial" w:cs="Arial"/>
          <w:b/>
          <w:i/>
          <w:sz w:val="20"/>
          <w:szCs w:val="20"/>
        </w:rPr>
        <w:t>VOZ</w:t>
      </w:r>
      <w:r w:rsidR="000D734F" w:rsidRPr="000D734F">
        <w:rPr>
          <w:rFonts w:ascii="Arial" w:hAnsi="Arial" w:cs="Arial"/>
          <w:b/>
          <w:i/>
          <w:sz w:val="20"/>
          <w:szCs w:val="20"/>
        </w:rPr>
        <w:t>-</w:t>
      </w:r>
      <w:r w:rsidR="00671E32">
        <w:rPr>
          <w:rFonts w:ascii="Arial" w:hAnsi="Arial" w:cs="Arial"/>
          <w:b/>
          <w:i/>
          <w:sz w:val="20"/>
          <w:szCs w:val="20"/>
        </w:rPr>
        <w:t>23</w:t>
      </w:r>
      <w:r w:rsidR="000D734F" w:rsidRPr="000D734F">
        <w:rPr>
          <w:rFonts w:ascii="Arial" w:hAnsi="Arial" w:cs="Arial"/>
          <w:b/>
          <w:i/>
          <w:sz w:val="20"/>
          <w:szCs w:val="20"/>
        </w:rPr>
        <w:t>/20</w:t>
      </w:r>
      <w:r w:rsidR="00E139AE">
        <w:rPr>
          <w:rFonts w:ascii="Arial" w:hAnsi="Arial" w:cs="Arial"/>
          <w:b/>
          <w:i/>
          <w:sz w:val="20"/>
          <w:szCs w:val="20"/>
        </w:rPr>
        <w:t>2</w:t>
      </w:r>
      <w:r w:rsidR="0059556F">
        <w:rPr>
          <w:rFonts w:ascii="Arial" w:hAnsi="Arial" w:cs="Arial"/>
          <w:b/>
          <w:i/>
          <w:sz w:val="20"/>
          <w:szCs w:val="20"/>
        </w:rPr>
        <w:t>2</w:t>
      </w:r>
      <w:r w:rsidR="000D734F" w:rsidRPr="000D734F">
        <w:rPr>
          <w:rFonts w:ascii="Arial" w:hAnsi="Arial" w:cs="Arial"/>
          <w:b/>
          <w:i/>
          <w:sz w:val="20"/>
          <w:szCs w:val="20"/>
        </w:rPr>
        <w:t xml:space="preserve"> za »</w:t>
      </w:r>
      <w:r w:rsidR="00627E00" w:rsidRPr="00627E00">
        <w:rPr>
          <w:rFonts w:ascii="Arial" w:hAnsi="Arial" w:cs="Arial"/>
          <w:b/>
          <w:i/>
          <w:sz w:val="20"/>
          <w:szCs w:val="20"/>
        </w:rPr>
        <w:t>Nakup okoljsko manj obremenjujočih novih motornih in električnih vozil, razen</w:t>
      </w:r>
      <w:r w:rsidR="00627E00">
        <w:rPr>
          <w:rFonts w:ascii="Arial" w:hAnsi="Arial" w:cs="Arial"/>
          <w:b/>
          <w:i/>
          <w:sz w:val="20"/>
          <w:szCs w:val="20"/>
        </w:rPr>
        <w:t xml:space="preserve"> </w:t>
      </w:r>
      <w:r w:rsidR="00627E00" w:rsidRPr="00627E00">
        <w:rPr>
          <w:rFonts w:ascii="Arial" w:hAnsi="Arial" w:cs="Arial"/>
          <w:b/>
          <w:i/>
          <w:sz w:val="20"/>
          <w:szCs w:val="20"/>
        </w:rPr>
        <w:t>vozil za posebne namene</w:t>
      </w:r>
      <w:r w:rsidR="00591393" w:rsidRPr="00E97719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6E3A3953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AB62667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48EC23F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62DBAAA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435EDB1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908825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467DDE4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5C6633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06D887F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BE448BF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3FC7AE90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A80A8B8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64D595F3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0E675D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44304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A19551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28E36247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363DF35E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1AE321F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12C581FE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3E189FA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51B0B05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026AC79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5576A8BE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44345B2A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279A3872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62742D40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1DF8E72A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70C8F3D9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683FB182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C7D4" w14:textId="77777777" w:rsidR="00EC61E0" w:rsidRDefault="00EC61E0">
      <w:r>
        <w:separator/>
      </w:r>
    </w:p>
  </w:endnote>
  <w:endnote w:type="continuationSeparator" w:id="0">
    <w:p w14:paraId="3C0A5285" w14:textId="77777777" w:rsidR="00EC61E0" w:rsidRDefault="00EC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5272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B4CC" w14:textId="77777777" w:rsidR="00EC61E0" w:rsidRDefault="00EC61E0">
      <w:r>
        <w:separator/>
      </w:r>
    </w:p>
  </w:footnote>
  <w:footnote w:type="continuationSeparator" w:id="0">
    <w:p w14:paraId="2CFDC1E4" w14:textId="77777777" w:rsidR="00EC61E0" w:rsidRDefault="00EC6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27E00"/>
    <w:rsid w:val="00637C7B"/>
    <w:rsid w:val="00642AA0"/>
    <w:rsid w:val="006467D8"/>
    <w:rsid w:val="00667695"/>
    <w:rsid w:val="00667B44"/>
    <w:rsid w:val="00671E32"/>
    <w:rsid w:val="00691C2E"/>
    <w:rsid w:val="00696FF5"/>
    <w:rsid w:val="006D1300"/>
    <w:rsid w:val="006D5C2D"/>
    <w:rsid w:val="006D6669"/>
    <w:rsid w:val="006D676B"/>
    <w:rsid w:val="006D7852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17874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C61E0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914F2D5"/>
  <w15:chartTrackingRefBased/>
  <w15:docId w15:val="{0FD5FE83-CC73-4758-BEB6-153FF470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443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2</cp:revision>
  <cp:lastPrinted>2013-10-09T05:57:00Z</cp:lastPrinted>
  <dcterms:created xsi:type="dcterms:W3CDTF">2022-06-08T09:05:00Z</dcterms:created>
  <dcterms:modified xsi:type="dcterms:W3CDTF">2022-06-08T09:05:00Z</dcterms:modified>
</cp:coreProperties>
</file>